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3D043" w14:textId="77777777" w:rsidR="008B5A55" w:rsidRDefault="008B5A55" w:rsidP="008B5A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RYGDON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FA97B85" w14:textId="77777777" w:rsidR="008B5A55" w:rsidRDefault="008B5A55" w:rsidP="008B5A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F48DB6" w14:textId="77777777" w:rsidR="008B5A55" w:rsidRDefault="008B5A55" w:rsidP="008B5A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ED4447" w14:textId="77777777" w:rsidR="008B5A55" w:rsidRDefault="008B5A55" w:rsidP="008B5A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Canterbury into lands</w:t>
      </w:r>
    </w:p>
    <w:p w14:paraId="7461245E" w14:textId="77777777" w:rsidR="008B5A55" w:rsidRDefault="008B5A55" w:rsidP="008B5A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late 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Hadres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DBD1C6A" w14:textId="77777777" w:rsidR="008B5A55" w:rsidRDefault="008B5A55" w:rsidP="008B5A5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AF7E87F" w14:textId="77777777" w:rsidR="008B5A55" w:rsidRDefault="008B5A55" w:rsidP="008B5A55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p.11)</w:t>
      </w:r>
    </w:p>
    <w:p w14:paraId="439F2FBF" w14:textId="77777777" w:rsidR="008B5A55" w:rsidRDefault="008B5A55" w:rsidP="008B5A5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CF78389" w14:textId="77777777" w:rsidR="008B5A55" w:rsidRDefault="008B5A55" w:rsidP="008B5A5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E7DEDBE" w14:textId="77777777" w:rsidR="008B5A55" w:rsidRDefault="008B5A55" w:rsidP="008B5A5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 July 2021</w:t>
      </w:r>
    </w:p>
    <w:p w14:paraId="3A10B866" w14:textId="50167D18" w:rsidR="00BA00AB" w:rsidRPr="008B5A5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B5A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E0917" w14:textId="77777777" w:rsidR="008B5A55" w:rsidRDefault="008B5A55" w:rsidP="009139A6">
      <w:r>
        <w:separator/>
      </w:r>
    </w:p>
  </w:endnote>
  <w:endnote w:type="continuationSeparator" w:id="0">
    <w:p w14:paraId="366A6063" w14:textId="77777777" w:rsidR="008B5A55" w:rsidRDefault="008B5A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489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87A0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6E9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7EEF35" w14:textId="77777777" w:rsidR="008B5A55" w:rsidRDefault="008B5A55" w:rsidP="009139A6">
      <w:r>
        <w:separator/>
      </w:r>
    </w:p>
  </w:footnote>
  <w:footnote w:type="continuationSeparator" w:id="0">
    <w:p w14:paraId="0DB514BC" w14:textId="77777777" w:rsidR="008B5A55" w:rsidRDefault="008B5A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50E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F397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2E7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A55"/>
    <w:rsid w:val="000666E0"/>
    <w:rsid w:val="002510B7"/>
    <w:rsid w:val="005C130B"/>
    <w:rsid w:val="00826F5C"/>
    <w:rsid w:val="008B5A55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6AB57"/>
  <w15:chartTrackingRefBased/>
  <w15:docId w15:val="{059ADF37-55B7-4CEE-9B10-0CA584B6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2021-07-14T18:38:00Z</dcterms:created>
  <dcterms:modified xsi:type="dcterms:W3CDTF">2021-07-14T18:39:00Z</dcterms:modified>
</cp:coreProperties>
</file>